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22725" w14:textId="77777777" w:rsidR="002B32FF" w:rsidRDefault="002B32FF" w:rsidP="002B3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334912F" w14:textId="77777777" w:rsidR="002B32FF" w:rsidRDefault="002B32FF" w:rsidP="002B3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East Looe, Cornwall.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62B26A46" w14:textId="77777777" w:rsidR="002B32FF" w:rsidRDefault="002B32FF" w:rsidP="002B32FF">
      <w:pPr>
        <w:pStyle w:val="NoSpacing"/>
        <w:rPr>
          <w:rFonts w:cs="Times New Roman"/>
          <w:szCs w:val="24"/>
        </w:rPr>
      </w:pPr>
    </w:p>
    <w:p w14:paraId="71A3F417" w14:textId="77777777" w:rsidR="002B32FF" w:rsidRDefault="002B32FF" w:rsidP="002B32FF">
      <w:pPr>
        <w:pStyle w:val="NoSpacing"/>
        <w:rPr>
          <w:rFonts w:cs="Times New Roman"/>
          <w:szCs w:val="24"/>
        </w:rPr>
      </w:pPr>
    </w:p>
    <w:p w14:paraId="39D80F71" w14:textId="77777777" w:rsidR="002B32FF" w:rsidRDefault="002B32FF" w:rsidP="002B3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Feb.1484</w:t>
      </w:r>
      <w:r>
        <w:rPr>
          <w:rFonts w:cs="Times New Roman"/>
          <w:szCs w:val="24"/>
        </w:rPr>
        <w:tab/>
        <w:t>He was granted a general pardon.</w:t>
      </w:r>
    </w:p>
    <w:p w14:paraId="30D529E9" w14:textId="77777777" w:rsidR="002B32FF" w:rsidRDefault="002B32FF" w:rsidP="002B3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Pardon Rolls of Richard III 1484-5”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 xml:space="preserve">, </w:t>
      </w:r>
    </w:p>
    <w:p w14:paraId="7CB58A89" w14:textId="77777777" w:rsidR="002B32FF" w:rsidRDefault="002B32FF" w:rsidP="002B32F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p.13)</w:t>
      </w:r>
    </w:p>
    <w:p w14:paraId="5B90A121" w14:textId="77777777" w:rsidR="002B32FF" w:rsidRDefault="002B32FF" w:rsidP="002B32FF">
      <w:pPr>
        <w:pStyle w:val="NoSpacing"/>
        <w:rPr>
          <w:rFonts w:cs="Times New Roman"/>
          <w:szCs w:val="24"/>
        </w:rPr>
      </w:pPr>
    </w:p>
    <w:p w14:paraId="56825677" w14:textId="77777777" w:rsidR="002B32FF" w:rsidRDefault="002B32FF" w:rsidP="002B32FF">
      <w:pPr>
        <w:pStyle w:val="NoSpacing"/>
        <w:rPr>
          <w:rFonts w:cs="Times New Roman"/>
          <w:szCs w:val="24"/>
        </w:rPr>
      </w:pPr>
    </w:p>
    <w:p w14:paraId="613BE726" w14:textId="77777777" w:rsidR="002B32FF" w:rsidRDefault="002B32FF" w:rsidP="002B3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2024</w:t>
      </w:r>
    </w:p>
    <w:p w14:paraId="4CE761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1EB96" w14:textId="77777777" w:rsidR="002B32FF" w:rsidRDefault="002B32FF" w:rsidP="009139A6">
      <w:r>
        <w:separator/>
      </w:r>
    </w:p>
  </w:endnote>
  <w:endnote w:type="continuationSeparator" w:id="0">
    <w:p w14:paraId="6EFB0CC1" w14:textId="77777777" w:rsidR="002B32FF" w:rsidRDefault="002B32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3E4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6D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51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DFD5" w14:textId="77777777" w:rsidR="002B32FF" w:rsidRDefault="002B32FF" w:rsidP="009139A6">
      <w:r>
        <w:separator/>
      </w:r>
    </w:p>
  </w:footnote>
  <w:footnote w:type="continuationSeparator" w:id="0">
    <w:p w14:paraId="27FEAB18" w14:textId="77777777" w:rsidR="002B32FF" w:rsidRDefault="002B32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272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596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33D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2FF"/>
    <w:rsid w:val="000666E0"/>
    <w:rsid w:val="002510B7"/>
    <w:rsid w:val="00270799"/>
    <w:rsid w:val="002B3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B433F"/>
  <w15:chartTrackingRefBased/>
  <w15:docId w15:val="{687370E5-B4BA-4C55-8FD2-0124D1AC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2024-04-27T20:57:00Z</dcterms:created>
  <dcterms:modified xsi:type="dcterms:W3CDTF">2024-04-27T20:57:00Z</dcterms:modified>
</cp:coreProperties>
</file>